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8380"/>
      </w:tblGrid>
      <w:tr w:rsidR="00145AE0" w:rsidRPr="004F1CDE" w14:paraId="0AE8AA66" w14:textId="77777777" w:rsidTr="00145AE0">
        <w:trPr>
          <w:trHeight w:val="841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FA3A" w14:textId="77777777" w:rsidR="00145AE0" w:rsidRPr="004F1CDE" w:rsidRDefault="00145AE0" w:rsidP="005823EC">
            <w:pPr>
              <w:jc w:val="right"/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Obrazec št. 4</w:t>
            </w:r>
          </w:p>
          <w:p w14:paraId="01BB7F61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caps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11126CE8" w14:textId="77777777" w:rsidR="00145AE0" w:rsidRPr="004F1CDE" w:rsidRDefault="00145AE0" w:rsidP="005823EC">
            <w:pPr>
              <w:spacing w:line="256" w:lineRule="auto"/>
              <w:ind w:right="-96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  <w:tr w:rsidR="00145AE0" w:rsidRPr="004F1CDE" w14:paraId="3C3C217A" w14:textId="77777777" w:rsidTr="00145AE0">
        <w:trPr>
          <w:trHeight w:val="810"/>
        </w:trPr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DDB252" w14:textId="77777777" w:rsidR="00145AE0" w:rsidRPr="004F1CDE" w:rsidRDefault="00145AE0" w:rsidP="005823E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4"/>
                <w:szCs w:val="24"/>
              </w:rPr>
            </w:pPr>
            <w:r w:rsidRPr="004F1CDE">
              <w:rPr>
                <w:rFonts w:ascii="Arial Narrow" w:hAnsi="Arial Narrow" w:cs="Arial"/>
                <w:b w:val="0"/>
                <w:smallCaps/>
                <w:sz w:val="24"/>
                <w:szCs w:val="24"/>
              </w:rPr>
              <w:t>opozorilo: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EAE28" w14:textId="77777777" w:rsidR="00145AE0" w:rsidRPr="004F1CDE" w:rsidRDefault="00145AE0" w:rsidP="005823E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4"/>
                <w:szCs w:val="24"/>
              </w:rPr>
            </w:pPr>
            <w:r w:rsidRPr="004F1CDE">
              <w:rPr>
                <w:rFonts w:ascii="Arial Narrow" w:hAnsi="Arial Narrow" w:cs="Arial"/>
                <w:b w:val="0"/>
                <w:smallCaps/>
                <w:sz w:val="24"/>
                <w:szCs w:val="24"/>
              </w:rPr>
              <w:t xml:space="preserve">v ponudbi mora biti predložen in izpolnjen obrazec s podatki o podizvajalcu  in soglasju podizvajalca za vsakega podizvajalca posebej </w:t>
            </w:r>
            <w:r w:rsidRPr="004F1CDE">
              <w:rPr>
                <w:rFonts w:ascii="Arial Narrow" w:hAnsi="Arial Narrow" w:cs="Arial"/>
                <w:smallCaps/>
                <w:sz w:val="24"/>
                <w:szCs w:val="24"/>
              </w:rPr>
              <w:t xml:space="preserve">v </w:t>
            </w:r>
            <w:proofErr w:type="spellStart"/>
            <w:r w:rsidRPr="004F1CDE">
              <w:rPr>
                <w:rFonts w:ascii="Arial Narrow" w:hAnsi="Arial Narrow" w:cs="Arial"/>
                <w:smallCaps/>
                <w:sz w:val="24"/>
                <w:szCs w:val="24"/>
              </w:rPr>
              <w:t>pdf</w:t>
            </w:r>
            <w:proofErr w:type="spellEnd"/>
            <w:r w:rsidRPr="004F1CDE">
              <w:rPr>
                <w:rFonts w:ascii="Arial Narrow" w:hAnsi="Arial Narrow" w:cs="Arial"/>
                <w:smallCaps/>
                <w:sz w:val="24"/>
                <w:szCs w:val="24"/>
              </w:rPr>
              <w:t xml:space="preserve"> obliki. </w:t>
            </w:r>
            <w:r w:rsidRPr="004F1CDE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PO POTREBI SE OBRAZEC KOPIRA IN PREDLOŽI V VEČ IZVODIH.</w:t>
            </w:r>
          </w:p>
        </w:tc>
      </w:tr>
    </w:tbl>
    <w:p w14:paraId="69DD2334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 xml:space="preserve">Kot ponudnik/glavni izvajalec, izjavljamo, da bomo  za izvedbo predmetnega javnega naročila za ___________________________  </w:t>
      </w:r>
    </w:p>
    <w:p w14:paraId="639C7295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vključili naslednjega/naslednje  podizvajalca/e:</w:t>
      </w:r>
    </w:p>
    <w:p w14:paraId="03E49F2A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p w14:paraId="74BACA59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1. Podatki o podizvajalcu:</w:t>
      </w:r>
    </w:p>
    <w:p w14:paraId="3CF1AC19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0"/>
        <w:gridCol w:w="7516"/>
      </w:tblGrid>
      <w:tr w:rsidR="00145AE0" w:rsidRPr="004F1CDE" w14:paraId="078BBE93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06FD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podizvajalec</w:t>
            </w:r>
          </w:p>
          <w:p w14:paraId="7E6CCB75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4F1CDE">
              <w:rPr>
                <w:rFonts w:ascii="Arial Narrow" w:hAnsi="Arial Narrow" w:cs="Arial"/>
                <w:lang w:eastAsia="en-US"/>
              </w:rPr>
              <w:t>(naziv podizvajalca):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4682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796D86C3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C9C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ZAKONITI ZASTOPNIK PODIZVAJALCA: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0C7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01F1BB97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EC6F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KONTAKTNI PODATKI (kontaktna oseba, telefon, e-naslov):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96E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615967EA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2F40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 xml:space="preserve">naslov: 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837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3EC6DA05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7637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matična</w:t>
            </w:r>
            <w:r w:rsidRPr="004F1CDE">
              <w:rPr>
                <w:rFonts w:ascii="Arial Narrow" w:hAnsi="Arial Narrow" w:cs="Arial"/>
                <w:smallCaps/>
                <w:lang w:eastAsia="en-US"/>
              </w:rPr>
              <w:t xml:space="preserve"> številka: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FFA2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46A9B28E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C86E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davčna</w:t>
            </w:r>
            <w:r w:rsidRPr="004F1CDE">
              <w:rPr>
                <w:rFonts w:ascii="Arial Narrow" w:hAnsi="Arial Narrow" w:cs="Arial"/>
                <w:smallCaps/>
                <w:lang w:eastAsia="en-US"/>
              </w:rPr>
              <w:t xml:space="preserve"> številka: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344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4CA4F2D6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DD08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NASLOV PRISTOJNEGA finančnega URADA: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7E1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2BF51035" w14:textId="77777777" w:rsidTr="005823EC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C3F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 xml:space="preserve">transakcijski račun: 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5B4B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69DE7894" w14:textId="77777777" w:rsidTr="005823EC">
        <w:tc>
          <w:tcPr>
            <w:tcW w:w="2260" w:type="dxa"/>
          </w:tcPr>
          <w:p w14:paraId="737B916D" w14:textId="77777777" w:rsidR="00145AE0" w:rsidRPr="004F1CDE" w:rsidRDefault="00145AE0" w:rsidP="005823EC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bookmarkStart w:id="0" w:name="_Hlk99523856"/>
            <w:r w:rsidRPr="004F1CDE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(OBKROŽITI/PODČRTATI)</w:t>
            </w:r>
          </w:p>
        </w:tc>
        <w:tc>
          <w:tcPr>
            <w:tcW w:w="7516" w:type="dxa"/>
          </w:tcPr>
          <w:p w14:paraId="6686EA12" w14:textId="77777777" w:rsidR="00145AE0" w:rsidRPr="004F1CDE" w:rsidRDefault="00145AE0" w:rsidP="005823EC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CEAEE5" w14:textId="77777777" w:rsidR="00145AE0" w:rsidRPr="004F1CDE" w:rsidRDefault="00145AE0" w:rsidP="005823EC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41878C8" w14:textId="77777777" w:rsidR="00145AE0" w:rsidRPr="004F1CDE" w:rsidRDefault="00145AE0" w:rsidP="005823E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F1CDE"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  <w:bookmarkEnd w:id="0"/>
    </w:tbl>
    <w:p w14:paraId="16C4C393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p w14:paraId="158F90E8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 xml:space="preserve">2. </w:t>
      </w:r>
      <w:bookmarkStart w:id="1" w:name="_Hlk99523897"/>
      <w:r w:rsidRPr="004F1CDE">
        <w:rPr>
          <w:rFonts w:ascii="Arial Narrow" w:hAnsi="Arial Narrow" w:cs="Arial"/>
          <w:b/>
        </w:rPr>
        <w:t xml:space="preserve">Del javnega naročila, ki se oddaja v </w:t>
      </w:r>
      <w:proofErr w:type="spellStart"/>
      <w:r w:rsidRPr="004F1CDE">
        <w:rPr>
          <w:rFonts w:ascii="Arial Narrow" w:hAnsi="Arial Narrow" w:cs="Arial"/>
          <w:b/>
        </w:rPr>
        <w:t>podizvajanje</w:t>
      </w:r>
      <w:proofErr w:type="spellEnd"/>
      <w:r w:rsidRPr="004F1CDE">
        <w:rPr>
          <w:rFonts w:ascii="Arial Narrow" w:hAnsi="Arial Narrow" w:cs="Arial"/>
          <w:b/>
        </w:rPr>
        <w:t>:</w:t>
      </w:r>
    </w:p>
    <w:bookmarkEnd w:id="1"/>
    <w:p w14:paraId="3FB6D817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508"/>
      </w:tblGrid>
      <w:tr w:rsidR="00145AE0" w:rsidRPr="004F1CDE" w14:paraId="6CB0FE97" w14:textId="77777777" w:rsidTr="00582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D2F4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b/>
                <w:smallCaps/>
                <w:lang w:eastAsia="en-US"/>
              </w:rPr>
              <w:t>vrsta del oziroma  dobav</w:t>
            </w:r>
            <w:r w:rsidRPr="004F1CDE">
              <w:rPr>
                <w:rFonts w:ascii="Arial Narrow" w:hAnsi="Arial Narrow" w:cs="Arial"/>
                <w:smallCaps/>
                <w:lang w:eastAsia="en-US"/>
              </w:rPr>
              <w:t>: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A5D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1672ABBC" w14:textId="77777777" w:rsidTr="00582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885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smallCaps/>
                <w:lang w:eastAsia="en-US"/>
              </w:rPr>
              <w:t>količina: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5549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799C0568" w14:textId="77777777" w:rsidTr="00582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972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smallCaps/>
                <w:lang w:eastAsia="en-US"/>
              </w:rPr>
              <w:t>vrednost: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58F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34BD8ED7" w14:textId="77777777" w:rsidTr="00582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6DB9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smallCaps/>
                <w:lang w:eastAsia="en-US"/>
              </w:rPr>
              <w:t>kraj: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57A8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45AE0" w:rsidRPr="004F1CDE" w14:paraId="1D6D0975" w14:textId="77777777" w:rsidTr="00582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9A88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smallCaps/>
                <w:lang w:eastAsia="en-US"/>
              </w:rPr>
            </w:pPr>
            <w:r w:rsidRPr="004F1CDE">
              <w:rPr>
                <w:rFonts w:ascii="Arial Narrow" w:hAnsi="Arial Narrow" w:cs="Arial"/>
                <w:smallCaps/>
                <w:lang w:eastAsia="en-US"/>
              </w:rPr>
              <w:t>rok izvedbe teh del oziroma dobav: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7BB" w14:textId="77777777" w:rsidR="00145AE0" w:rsidRPr="004F1CDE" w:rsidRDefault="00145AE0" w:rsidP="005823E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7B107F2E" w14:textId="77777777" w:rsidR="00145AE0" w:rsidRPr="004F1CDE" w:rsidRDefault="00145AE0" w:rsidP="00145AE0">
      <w:pPr>
        <w:rPr>
          <w:rFonts w:ascii="Arial Narrow" w:hAnsi="Arial Narrow" w:cs="Arial"/>
        </w:rPr>
      </w:pPr>
    </w:p>
    <w:p w14:paraId="42EBF1F6" w14:textId="77777777" w:rsidR="00145AE0" w:rsidRPr="004F1CDE" w:rsidRDefault="00145AE0" w:rsidP="00145AE0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Datum: ________________      </w:t>
      </w:r>
    </w:p>
    <w:p w14:paraId="70AE33B8" w14:textId="77777777" w:rsidR="00145AE0" w:rsidRPr="004F1CDE" w:rsidRDefault="00145AE0" w:rsidP="00145AE0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                                                                                                              ____________________________________________</w:t>
      </w:r>
    </w:p>
    <w:p w14:paraId="66031360" w14:textId="77777777" w:rsidR="00145AE0" w:rsidRPr="004F1CDE" w:rsidRDefault="00145AE0" w:rsidP="00145AE0">
      <w:pPr>
        <w:tabs>
          <w:tab w:val="right" w:pos="8850"/>
        </w:tabs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lastRenderedPageBreak/>
        <w:t xml:space="preserve">žig in podpis zakonitega zastopnika ponudnika/glavnega izvajalca </w:t>
      </w:r>
    </w:p>
    <w:p w14:paraId="1F0B3BB2" w14:textId="77777777" w:rsidR="00145AE0" w:rsidRPr="004F1CDE" w:rsidRDefault="00145AE0" w:rsidP="00145AE0">
      <w:pPr>
        <w:jc w:val="both"/>
        <w:rPr>
          <w:rFonts w:ascii="Arial Narrow" w:hAnsi="Arial Narrow" w:cs="Arial"/>
          <w:b/>
          <w:u w:val="single"/>
        </w:rPr>
      </w:pPr>
      <w:r w:rsidRPr="004F1CDE">
        <w:rPr>
          <w:rFonts w:ascii="Arial Narrow" w:hAnsi="Arial Narrow" w:cs="Arial"/>
          <w:b/>
          <w:u w:val="single"/>
        </w:rPr>
        <w:t xml:space="preserve"> </w:t>
      </w:r>
    </w:p>
    <w:p w14:paraId="0CFDCBC5" w14:textId="77777777" w:rsidR="00145AE0" w:rsidRPr="004F1CDE" w:rsidRDefault="00145AE0" w:rsidP="00145AE0">
      <w:pPr>
        <w:jc w:val="both"/>
        <w:rPr>
          <w:rFonts w:ascii="Arial Narrow" w:hAnsi="Arial Narrow" w:cs="Arial"/>
          <w:b/>
          <w:u w:val="single"/>
        </w:rPr>
      </w:pPr>
    </w:p>
    <w:p w14:paraId="7F7F0F91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4885270F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p w14:paraId="37384E2E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Spodaj podpisani zakoniti zastopnik podizvajalca oziroma pooblaščenec podizvajalca</w:t>
      </w:r>
    </w:p>
    <w:p w14:paraId="061C0B7D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</w:p>
    <w:p w14:paraId="7CF1668A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I Z J A V L J A M,</w:t>
      </w:r>
    </w:p>
    <w:p w14:paraId="53F7BBCF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</w:p>
    <w:p w14:paraId="61ECE1D1" w14:textId="77777777" w:rsidR="00145AE0" w:rsidRPr="004F1CDE" w:rsidRDefault="00145AE0" w:rsidP="00145AE0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 w:cs="Arial"/>
          <w:b/>
        </w:rPr>
        <w:t>da zahtevamo neposredno plačilo in v zvezi s tem soglašamo, da nam naročnik namesto ponudniku/glavnemu izvajalcu poravna našo terjatev do glavnega izvajalca.</w:t>
      </w:r>
    </w:p>
    <w:p w14:paraId="57A00529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p w14:paraId="30F2E7DD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>Datum: __________</w:t>
      </w:r>
    </w:p>
    <w:p w14:paraId="71B5C753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                                                                                               ________________________________________________</w:t>
      </w:r>
    </w:p>
    <w:p w14:paraId="65ACA446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 žig in podpis zakonitega zastopnika/pooblaščenca podizvajalca</w:t>
      </w:r>
    </w:p>
    <w:p w14:paraId="2B270BA4" w14:textId="77777777" w:rsidR="00145AE0" w:rsidRPr="004F1CDE" w:rsidRDefault="00145AE0" w:rsidP="00145AE0">
      <w:pPr>
        <w:jc w:val="both"/>
        <w:rPr>
          <w:rFonts w:ascii="Arial Narrow" w:hAnsi="Arial Narrow" w:cs="Arial"/>
        </w:rPr>
      </w:pPr>
    </w:p>
    <w:p w14:paraId="2F018DDF" w14:textId="77777777" w:rsidR="00E31284" w:rsidRPr="003B0497" w:rsidRDefault="00E31284" w:rsidP="00145AE0">
      <w:pPr>
        <w:rPr>
          <w:rFonts w:ascii="Arial Narrow" w:hAnsi="Arial Narrow" w:cs="Arial"/>
          <w:b/>
          <w:sz w:val="20"/>
          <w:szCs w:val="20"/>
        </w:rPr>
      </w:pPr>
    </w:p>
    <w:sectPr w:rsidR="00E31284" w:rsidRPr="003B0497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5592" w14:textId="77777777" w:rsidR="009879DC" w:rsidRDefault="009879DC">
      <w:r>
        <w:separator/>
      </w:r>
    </w:p>
  </w:endnote>
  <w:endnote w:type="continuationSeparator" w:id="0">
    <w:p w14:paraId="649ECD37" w14:textId="77777777" w:rsidR="009879DC" w:rsidRDefault="0098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B545" w14:textId="77777777" w:rsidR="009879DC" w:rsidRDefault="009879DC">
      <w:r>
        <w:separator/>
      </w:r>
    </w:p>
  </w:footnote>
  <w:footnote w:type="continuationSeparator" w:id="0">
    <w:p w14:paraId="7660B720" w14:textId="77777777" w:rsidR="009879DC" w:rsidRDefault="00987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7308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1290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5AE0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26C2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6FD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879DC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3B85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45815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8763D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38B6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1284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21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145AE0"/>
    <w:pPr>
      <w:spacing w:before="100" w:beforeAutospacing="1" w:after="100" w:afterAutospacing="1"/>
    </w:pPr>
  </w:style>
  <w:style w:type="paragraph" w:customStyle="1" w:styleId="zamaknjenadolobaprvinivo">
    <w:name w:val="zamaknjenadolobaprvinivo"/>
    <w:basedOn w:val="Navaden"/>
    <w:rsid w:val="00145A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D520-016A-4819-9045-DDADDC80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2107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Monika Samsa</cp:lastModifiedBy>
  <cp:revision>8</cp:revision>
  <cp:lastPrinted>2022-09-01T11:23:00Z</cp:lastPrinted>
  <dcterms:created xsi:type="dcterms:W3CDTF">2022-09-02T09:45:00Z</dcterms:created>
  <dcterms:modified xsi:type="dcterms:W3CDTF">2023-03-13T13:27:00Z</dcterms:modified>
</cp:coreProperties>
</file>